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88E5D" w14:textId="77777777" w:rsidR="003026FB" w:rsidRDefault="003026FB" w:rsidP="00302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6DEA50F0" w14:textId="77777777" w:rsidR="003026FB" w:rsidRDefault="003026FB" w:rsidP="00302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12FE825" w14:textId="77777777" w:rsidR="003026FB" w:rsidRDefault="003026FB" w:rsidP="003026FB">
      <w:pPr>
        <w:rPr>
          <w:rFonts w:ascii="Times New Roman" w:hAnsi="Times New Roman" w:cs="Times New Roman"/>
          <w:sz w:val="24"/>
          <w:szCs w:val="24"/>
        </w:rPr>
      </w:pPr>
    </w:p>
    <w:p w14:paraId="35E9AF14" w14:textId="77777777" w:rsidR="003026FB" w:rsidRDefault="003026FB" w:rsidP="003026FB">
      <w:pPr>
        <w:rPr>
          <w:rFonts w:ascii="Times New Roman" w:hAnsi="Times New Roman" w:cs="Times New Roman"/>
          <w:sz w:val="24"/>
          <w:szCs w:val="24"/>
        </w:rPr>
      </w:pPr>
    </w:p>
    <w:p w14:paraId="60EE71B9" w14:textId="77777777" w:rsidR="003026FB" w:rsidRDefault="003026FB" w:rsidP="00302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368DAFC8" w14:textId="77777777" w:rsidR="003026FB" w:rsidRDefault="003026FB" w:rsidP="00302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749D62DF" w14:textId="77777777" w:rsidR="003026FB" w:rsidRDefault="003026FB" w:rsidP="003026FB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London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54E6EF56" w14:textId="77777777" w:rsidR="003026FB" w:rsidRDefault="003026FB" w:rsidP="003026FB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p.94)</w:t>
      </w:r>
    </w:p>
    <w:p w14:paraId="3A78867E" w14:textId="77777777" w:rsidR="003026FB" w:rsidRDefault="003026FB" w:rsidP="003026FB">
      <w:pPr>
        <w:rPr>
          <w:rFonts w:ascii="Times New Roman" w:hAnsi="Times New Roman" w:cs="Times New Roman"/>
          <w:sz w:val="24"/>
          <w:szCs w:val="24"/>
        </w:rPr>
      </w:pPr>
    </w:p>
    <w:p w14:paraId="3CCC57DB" w14:textId="77777777" w:rsidR="003026FB" w:rsidRDefault="003026FB" w:rsidP="003026FB">
      <w:pPr>
        <w:rPr>
          <w:rFonts w:ascii="Times New Roman" w:hAnsi="Times New Roman" w:cs="Times New Roman"/>
          <w:sz w:val="24"/>
          <w:szCs w:val="24"/>
        </w:rPr>
      </w:pPr>
    </w:p>
    <w:p w14:paraId="06533C5C" w14:textId="77777777" w:rsidR="003026FB" w:rsidRDefault="003026FB" w:rsidP="00302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206B62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9ED90" w14:textId="77777777" w:rsidR="003026FB" w:rsidRDefault="003026FB" w:rsidP="009139A6">
      <w:r>
        <w:separator/>
      </w:r>
    </w:p>
  </w:endnote>
  <w:endnote w:type="continuationSeparator" w:id="0">
    <w:p w14:paraId="27AD3138" w14:textId="77777777" w:rsidR="003026FB" w:rsidRDefault="003026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E36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41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11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A3693" w14:textId="77777777" w:rsidR="003026FB" w:rsidRDefault="003026FB" w:rsidP="009139A6">
      <w:r>
        <w:separator/>
      </w:r>
    </w:p>
  </w:footnote>
  <w:footnote w:type="continuationSeparator" w:id="0">
    <w:p w14:paraId="601712B5" w14:textId="77777777" w:rsidR="003026FB" w:rsidRDefault="003026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B1D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09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8D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FB"/>
    <w:rsid w:val="000666E0"/>
    <w:rsid w:val="002510B7"/>
    <w:rsid w:val="003026F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08B14"/>
  <w15:chartTrackingRefBased/>
  <w15:docId w15:val="{8953EE46-BEE3-4B97-B84E-66D97768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6F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2022-08-03T20:06:00Z</dcterms:created>
  <dcterms:modified xsi:type="dcterms:W3CDTF">2022-08-03T20:07:00Z</dcterms:modified>
</cp:coreProperties>
</file>